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DC05C" w14:textId="04D0D5A8" w:rsidR="00C45623" w:rsidRPr="00FC62EF" w:rsidRDefault="008506E7" w:rsidP="00250C65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C70ECB">
        <w:rPr>
          <w:rFonts w:asciiTheme="majorHAnsi" w:hAnsiTheme="majorHAnsi" w:cstheme="majorHAnsi"/>
          <w:b/>
          <w:bCs/>
          <w:sz w:val="22"/>
          <w:szCs w:val="22"/>
          <w:highlight w:val="cyan"/>
        </w:rPr>
        <w:t>Post 1</w:t>
      </w:r>
      <w:r w:rsidRPr="00FC62EF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8E7E02">
        <w:rPr>
          <w:rFonts w:asciiTheme="majorHAnsi" w:hAnsiTheme="majorHAnsi" w:cstheme="majorHAnsi"/>
          <w:b/>
          <w:bCs/>
          <w:sz w:val="22"/>
          <w:szCs w:val="22"/>
        </w:rPr>
        <w:t xml:space="preserve">– </w:t>
      </w:r>
      <w:r w:rsidR="004C13C7">
        <w:rPr>
          <w:rFonts w:asciiTheme="majorHAnsi" w:hAnsiTheme="majorHAnsi" w:cstheme="majorHAnsi"/>
          <w:b/>
          <w:bCs/>
          <w:sz w:val="22"/>
          <w:szCs w:val="22"/>
        </w:rPr>
        <w:t>Keep</w:t>
      </w:r>
      <w:r w:rsidR="008E7E02">
        <w:rPr>
          <w:rFonts w:asciiTheme="majorHAnsi" w:hAnsiTheme="majorHAnsi" w:cstheme="majorHAnsi"/>
          <w:b/>
          <w:bCs/>
          <w:sz w:val="22"/>
          <w:szCs w:val="22"/>
        </w:rPr>
        <w:t xml:space="preserve"> your coverage</w:t>
      </w:r>
    </w:p>
    <w:p w14:paraId="4A8B9101" w14:textId="054258EF" w:rsidR="0007277E" w:rsidRDefault="00243ED2" w:rsidP="000B7BB9">
      <w:pPr>
        <w:rPr>
          <w:rFonts w:asciiTheme="majorHAnsi" w:hAnsiTheme="majorHAnsi" w:cstheme="majorHAnsi"/>
          <w:sz w:val="22"/>
          <w:szCs w:val="22"/>
        </w:rPr>
      </w:pPr>
      <w:proofErr w:type="spellStart"/>
      <w:r w:rsidRPr="00243ED2">
        <w:rPr>
          <w:rFonts w:asciiTheme="majorHAnsi" w:hAnsiTheme="majorHAnsi" w:cstheme="majorHAnsi"/>
          <w:sz w:val="22"/>
          <w:szCs w:val="22"/>
        </w:rPr>
        <w:t>Mantenga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cobertura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Si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información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ha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cambiado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los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últimos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3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años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,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verifique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que Medi-Cal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tenga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sus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datos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actuales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Esté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atento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cualquier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información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sobre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la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renovación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y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responda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enseguida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si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recibe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un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formulario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de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renovación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Aprenda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más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>: MantengaSuMediCal.org</w:t>
      </w:r>
    </w:p>
    <w:p w14:paraId="624F9453" w14:textId="77777777" w:rsidR="000B7BB9" w:rsidRPr="0007277E" w:rsidRDefault="000B7BB9" w:rsidP="000B7BB9">
      <w:pPr>
        <w:rPr>
          <w:rFonts w:asciiTheme="majorHAnsi" w:hAnsiTheme="majorHAnsi" w:cstheme="majorHAnsi"/>
          <w:sz w:val="22"/>
          <w:szCs w:val="22"/>
        </w:rPr>
      </w:pPr>
    </w:p>
    <w:p w14:paraId="161CF34E" w14:textId="6FAEABA2" w:rsidR="008506E7" w:rsidRDefault="008506E7" w:rsidP="00250C65">
      <w:pPr>
        <w:rPr>
          <w:rFonts w:asciiTheme="majorHAnsi" w:hAnsiTheme="majorHAnsi" w:cstheme="majorHAnsi"/>
          <w:sz w:val="22"/>
          <w:szCs w:val="22"/>
        </w:rPr>
      </w:pPr>
    </w:p>
    <w:p w14:paraId="1AFB5DD0" w14:textId="365CAF92" w:rsidR="008506E7" w:rsidRPr="00FC62EF" w:rsidRDefault="008506E7" w:rsidP="00250C65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C70ECB">
        <w:rPr>
          <w:rFonts w:asciiTheme="majorHAnsi" w:hAnsiTheme="majorHAnsi" w:cstheme="majorHAnsi"/>
          <w:b/>
          <w:bCs/>
          <w:sz w:val="22"/>
          <w:szCs w:val="22"/>
          <w:highlight w:val="cyan"/>
        </w:rPr>
        <w:t>Post 2</w:t>
      </w:r>
      <w:r w:rsidR="008E7E02">
        <w:rPr>
          <w:rFonts w:asciiTheme="majorHAnsi" w:hAnsiTheme="majorHAnsi" w:cstheme="majorHAnsi"/>
          <w:b/>
          <w:bCs/>
          <w:sz w:val="22"/>
          <w:szCs w:val="22"/>
        </w:rPr>
        <w:t xml:space="preserve"> – Renewals are happening</w:t>
      </w:r>
    </w:p>
    <w:p w14:paraId="6791890F" w14:textId="738D03A5" w:rsidR="003D6B9C" w:rsidRDefault="00243ED2" w:rsidP="00250C65">
      <w:pPr>
        <w:rPr>
          <w:rFonts w:asciiTheme="majorHAnsi" w:hAnsiTheme="majorHAnsi" w:cstheme="majorHAnsi"/>
          <w:sz w:val="22"/>
          <w:szCs w:val="22"/>
        </w:rPr>
      </w:pPr>
      <w:r w:rsidRPr="00243ED2">
        <w:rPr>
          <w:rFonts w:asciiTheme="majorHAnsi" w:hAnsiTheme="majorHAnsi" w:cstheme="majorHAnsi"/>
          <w:sz w:val="22"/>
          <w:szCs w:val="22"/>
        </w:rPr>
        <w:t xml:space="preserve">¡Pronto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recibirá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información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importante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sobre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Medi-Cal! Si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información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ha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cambiado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los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últimos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3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años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, entre 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cuenta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y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actualícela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Si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recibe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un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formulario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de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renovación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,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responda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enseguida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para que no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pierda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cobertura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Aprenda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más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>: MantengaSuMediCal.org</w:t>
      </w:r>
    </w:p>
    <w:p w14:paraId="3E4AAE56" w14:textId="21FA0F31" w:rsidR="00270BFF" w:rsidRDefault="00270BFF" w:rsidP="00250C65">
      <w:pPr>
        <w:rPr>
          <w:rFonts w:asciiTheme="majorHAnsi" w:hAnsiTheme="majorHAnsi" w:cstheme="majorHAnsi"/>
          <w:sz w:val="22"/>
          <w:szCs w:val="22"/>
        </w:rPr>
      </w:pPr>
    </w:p>
    <w:p w14:paraId="112598E1" w14:textId="77777777" w:rsidR="000B7BB9" w:rsidRDefault="000B7BB9" w:rsidP="00250C65">
      <w:pPr>
        <w:rPr>
          <w:rFonts w:asciiTheme="majorHAnsi" w:hAnsiTheme="majorHAnsi" w:cstheme="majorHAnsi"/>
          <w:sz w:val="22"/>
          <w:szCs w:val="22"/>
        </w:rPr>
      </w:pPr>
    </w:p>
    <w:p w14:paraId="2A20526C" w14:textId="178CAC26" w:rsidR="008506E7" w:rsidRPr="00FC62EF" w:rsidRDefault="008506E7" w:rsidP="00250C65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A30161">
        <w:rPr>
          <w:rFonts w:asciiTheme="majorHAnsi" w:hAnsiTheme="majorHAnsi" w:cstheme="majorHAnsi"/>
          <w:b/>
          <w:bCs/>
          <w:sz w:val="22"/>
          <w:szCs w:val="22"/>
          <w:highlight w:val="cyan"/>
        </w:rPr>
        <w:t>Post 3</w:t>
      </w:r>
      <w:r w:rsidR="00A30161" w:rsidRPr="0007277E">
        <w:rPr>
          <w:rFonts w:asciiTheme="majorHAnsi" w:hAnsiTheme="majorHAnsi" w:cstheme="majorHAnsi"/>
          <w:b/>
          <w:bCs/>
          <w:sz w:val="22"/>
          <w:szCs w:val="22"/>
        </w:rPr>
        <w:t xml:space="preserve"> – Got Medi-Cal</w:t>
      </w:r>
    </w:p>
    <w:p w14:paraId="4AE11EBA" w14:textId="77777777" w:rsidR="00243ED2" w:rsidRPr="00243ED2" w:rsidRDefault="00243ED2" w:rsidP="00243ED2">
      <w:pPr>
        <w:rPr>
          <w:rFonts w:asciiTheme="majorHAnsi" w:hAnsiTheme="majorHAnsi" w:cstheme="majorHAnsi"/>
          <w:sz w:val="22"/>
          <w:szCs w:val="22"/>
        </w:rPr>
      </w:pPr>
      <w:r w:rsidRPr="00243ED2">
        <w:rPr>
          <w:rFonts w:asciiTheme="majorHAnsi" w:hAnsiTheme="majorHAnsi" w:cstheme="majorHAnsi"/>
          <w:sz w:val="22"/>
          <w:szCs w:val="22"/>
        </w:rPr>
        <w:t xml:space="preserve">Pronto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comenzarán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las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renovaciónes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de Medi-Cal. Si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información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cambió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los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últimos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3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años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, entre 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cuenta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de Medi-Cal y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actualícela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Esté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atento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a la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información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sobre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renovación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y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responda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enseguida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para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mantener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su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cobertura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Aprenda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243ED2">
        <w:rPr>
          <w:rFonts w:asciiTheme="majorHAnsi" w:hAnsiTheme="majorHAnsi" w:cstheme="majorHAnsi"/>
          <w:sz w:val="22"/>
          <w:szCs w:val="22"/>
        </w:rPr>
        <w:t>más</w:t>
      </w:r>
      <w:proofErr w:type="spellEnd"/>
      <w:r w:rsidRPr="00243ED2">
        <w:rPr>
          <w:rFonts w:asciiTheme="majorHAnsi" w:hAnsiTheme="majorHAnsi" w:cstheme="majorHAnsi"/>
          <w:sz w:val="22"/>
          <w:szCs w:val="22"/>
        </w:rPr>
        <w:t>: MantengaSuMediCal.org</w:t>
      </w:r>
    </w:p>
    <w:p w14:paraId="04FF184B" w14:textId="77777777" w:rsidR="008506E7" w:rsidRPr="00103CD3" w:rsidRDefault="008506E7" w:rsidP="00250C65">
      <w:pPr>
        <w:rPr>
          <w:rFonts w:asciiTheme="majorHAnsi" w:hAnsiTheme="majorHAnsi" w:cstheme="majorHAnsi"/>
          <w:sz w:val="22"/>
          <w:szCs w:val="22"/>
        </w:rPr>
      </w:pPr>
    </w:p>
    <w:sectPr w:rsidR="008506E7" w:rsidRPr="00103CD3" w:rsidSect="00C45623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BD45" w14:textId="77777777" w:rsidR="00743050" w:rsidRDefault="00743050" w:rsidP="00250C65">
      <w:r>
        <w:separator/>
      </w:r>
    </w:p>
  </w:endnote>
  <w:endnote w:type="continuationSeparator" w:id="0">
    <w:p w14:paraId="31385B61" w14:textId="77777777" w:rsidR="00743050" w:rsidRDefault="00743050" w:rsidP="0025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2001" w14:textId="77777777" w:rsidR="0014120E" w:rsidRDefault="0014120E" w:rsidP="00080D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3F7173" w14:textId="77777777" w:rsidR="0014120E" w:rsidRDefault="00141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9DED" w14:textId="77777777" w:rsidR="00250C65" w:rsidRDefault="00C45623" w:rsidP="00C45623">
    <w:pPr>
      <w:pStyle w:val="Footer"/>
      <w:tabs>
        <w:tab w:val="clear" w:pos="9360"/>
      </w:tabs>
      <w:jc w:val="right"/>
      <w:rPr>
        <w:rFonts w:ascii="Arial" w:hAnsi="Arial"/>
        <w:noProof/>
        <w:color w:val="707373" w:themeColor="accent2"/>
        <w:sz w:val="22"/>
        <w:szCs w:val="20"/>
      </w:rPr>
    </w:pPr>
    <w:r w:rsidRPr="00C45623">
      <w:rPr>
        <w:rFonts w:ascii="Arial" w:hAnsi="Arial"/>
        <w:color w:val="707373" w:themeColor="accent2"/>
        <w:sz w:val="22"/>
        <w:szCs w:val="20"/>
      </w:rPr>
      <w:t xml:space="preserve">Page </w:t>
    </w:r>
    <w:r w:rsidRPr="00C45623">
      <w:rPr>
        <w:rFonts w:ascii="Arial" w:hAnsi="Arial"/>
        <w:color w:val="707373" w:themeColor="accent2"/>
        <w:sz w:val="22"/>
        <w:szCs w:val="20"/>
      </w:rPr>
      <w:fldChar w:fldCharType="begin"/>
    </w:r>
    <w:r w:rsidRPr="00C45623">
      <w:rPr>
        <w:rFonts w:ascii="Arial" w:hAnsi="Arial"/>
        <w:color w:val="707373" w:themeColor="accent2"/>
        <w:sz w:val="22"/>
        <w:szCs w:val="20"/>
      </w:rPr>
      <w:instrText xml:space="preserve"> PAGE   \* MERGEFORMAT </w:instrText>
    </w:r>
    <w:r w:rsidRPr="00C45623">
      <w:rPr>
        <w:rFonts w:ascii="Arial" w:hAnsi="Arial"/>
        <w:color w:val="707373" w:themeColor="accent2"/>
        <w:sz w:val="22"/>
        <w:szCs w:val="20"/>
      </w:rPr>
      <w:fldChar w:fldCharType="separate"/>
    </w:r>
    <w:r>
      <w:rPr>
        <w:rFonts w:ascii="Arial" w:hAnsi="Arial"/>
        <w:noProof/>
        <w:color w:val="707373" w:themeColor="accent2"/>
        <w:sz w:val="22"/>
        <w:szCs w:val="20"/>
      </w:rPr>
      <w:t>2</w:t>
    </w:r>
    <w:r w:rsidRPr="00C45623">
      <w:rPr>
        <w:rFonts w:ascii="Arial" w:hAnsi="Arial"/>
        <w:noProof/>
        <w:color w:val="707373" w:themeColor="accent2"/>
        <w:sz w:val="22"/>
        <w:szCs w:val="20"/>
      </w:rPr>
      <w:fldChar w:fldCharType="end"/>
    </w:r>
  </w:p>
  <w:p w14:paraId="366C7E17" w14:textId="77777777" w:rsidR="00C45623" w:rsidRDefault="00C45623" w:rsidP="00C45623">
    <w:pPr>
      <w:pStyle w:val="Footer"/>
      <w:tabs>
        <w:tab w:val="clear" w:pos="9360"/>
      </w:tabs>
      <w:jc w:val="right"/>
      <w:rPr>
        <w:rFonts w:ascii="Arial" w:hAnsi="Arial"/>
        <w:noProof/>
        <w:color w:val="707373" w:themeColor="accent2"/>
        <w:sz w:val="22"/>
        <w:szCs w:val="20"/>
      </w:rPr>
    </w:pPr>
  </w:p>
  <w:p w14:paraId="7B2E0EE5" w14:textId="77777777" w:rsidR="00C45623" w:rsidRPr="00C45623" w:rsidRDefault="00C45623" w:rsidP="00C45623">
    <w:pPr>
      <w:pStyle w:val="Footer"/>
      <w:tabs>
        <w:tab w:val="clear" w:pos="9360"/>
      </w:tabs>
      <w:jc w:val="right"/>
      <w:rPr>
        <w:rFonts w:ascii="Arial" w:hAnsi="Arial"/>
        <w:color w:val="707373" w:themeColor="accent2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518D" w14:textId="77777777" w:rsidR="00C45623" w:rsidRDefault="00C45623" w:rsidP="00C45623">
    <w:pPr>
      <w:pStyle w:val="Footer"/>
      <w:ind w:hanging="1440"/>
    </w:pPr>
    <w:r w:rsidRPr="0014120E">
      <w:rPr>
        <w:rFonts w:ascii="Arial" w:hAnsi="Arial"/>
        <w:noProof/>
        <w:sz w:val="20"/>
        <w:szCs w:val="20"/>
      </w:rPr>
      <w:drawing>
        <wp:inline distT="0" distB="0" distL="0" distR="0" wp14:anchorId="6ADB6196" wp14:editId="7D3BB9CA">
          <wp:extent cx="7772400" cy="11430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BC25" w14:textId="77777777" w:rsidR="00743050" w:rsidRDefault="00743050" w:rsidP="00250C65">
      <w:r>
        <w:separator/>
      </w:r>
    </w:p>
  </w:footnote>
  <w:footnote w:type="continuationSeparator" w:id="0">
    <w:p w14:paraId="05B174AC" w14:textId="77777777" w:rsidR="00743050" w:rsidRDefault="00743050" w:rsidP="0025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C0E5" w14:textId="77777777" w:rsidR="00C45623" w:rsidRDefault="00C45623">
    <w:pPr>
      <w:pStyle w:val="Header"/>
    </w:pPr>
  </w:p>
  <w:p w14:paraId="33ADCCFC" w14:textId="77777777" w:rsidR="00C45623" w:rsidRDefault="00C45623" w:rsidP="00C45623">
    <w:pPr>
      <w:pStyle w:val="Header"/>
      <w:tabs>
        <w:tab w:val="clear" w:pos="9360"/>
      </w:tabs>
      <w:ind w:right="-1080"/>
      <w:jc w:val="right"/>
    </w:pPr>
    <w:r>
      <w:rPr>
        <w:noProof/>
      </w:rPr>
      <w:drawing>
        <wp:inline distT="0" distB="0" distL="0" distR="0" wp14:anchorId="646CA2EA" wp14:editId="36B2DEA0">
          <wp:extent cx="1554480" cy="721697"/>
          <wp:effectExtent l="0" t="0" r="7620" b="254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mmb_ProjectBriefHead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554480" cy="7216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F5EC8"/>
    <w:multiLevelType w:val="multilevel"/>
    <w:tmpl w:val="E6A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972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CD3"/>
    <w:rsid w:val="00003182"/>
    <w:rsid w:val="000546A2"/>
    <w:rsid w:val="00060D05"/>
    <w:rsid w:val="0007277E"/>
    <w:rsid w:val="000A7251"/>
    <w:rsid w:val="000B7BB9"/>
    <w:rsid w:val="000C31D6"/>
    <w:rsid w:val="000D3095"/>
    <w:rsid w:val="000D3966"/>
    <w:rsid w:val="000F16DF"/>
    <w:rsid w:val="00103CD3"/>
    <w:rsid w:val="00104053"/>
    <w:rsid w:val="001242EA"/>
    <w:rsid w:val="0014120E"/>
    <w:rsid w:val="001610A5"/>
    <w:rsid w:val="0019744B"/>
    <w:rsid w:val="001B6586"/>
    <w:rsid w:val="001C7E5E"/>
    <w:rsid w:val="001F3564"/>
    <w:rsid w:val="00220292"/>
    <w:rsid w:val="00243ED2"/>
    <w:rsid w:val="00250C65"/>
    <w:rsid w:val="00270BFF"/>
    <w:rsid w:val="00272BE2"/>
    <w:rsid w:val="00292670"/>
    <w:rsid w:val="002B0681"/>
    <w:rsid w:val="002D5E6B"/>
    <w:rsid w:val="00324813"/>
    <w:rsid w:val="003316C9"/>
    <w:rsid w:val="00334872"/>
    <w:rsid w:val="003D6B9C"/>
    <w:rsid w:val="003F526C"/>
    <w:rsid w:val="00431A3A"/>
    <w:rsid w:val="004327EE"/>
    <w:rsid w:val="004379DD"/>
    <w:rsid w:val="004801C9"/>
    <w:rsid w:val="004819F5"/>
    <w:rsid w:val="004C13C7"/>
    <w:rsid w:val="004D2FDA"/>
    <w:rsid w:val="004E0CD9"/>
    <w:rsid w:val="00505D19"/>
    <w:rsid w:val="00521E0E"/>
    <w:rsid w:val="00532894"/>
    <w:rsid w:val="005A1159"/>
    <w:rsid w:val="005B16E3"/>
    <w:rsid w:val="00620386"/>
    <w:rsid w:val="0062353C"/>
    <w:rsid w:val="00642D6A"/>
    <w:rsid w:val="006D29D7"/>
    <w:rsid w:val="00743050"/>
    <w:rsid w:val="00763431"/>
    <w:rsid w:val="007949A0"/>
    <w:rsid w:val="007A50F4"/>
    <w:rsid w:val="007B46B0"/>
    <w:rsid w:val="007C2991"/>
    <w:rsid w:val="007D19DE"/>
    <w:rsid w:val="007F0E90"/>
    <w:rsid w:val="0080007A"/>
    <w:rsid w:val="00824FA6"/>
    <w:rsid w:val="008506E7"/>
    <w:rsid w:val="0087688A"/>
    <w:rsid w:val="00881174"/>
    <w:rsid w:val="00883A46"/>
    <w:rsid w:val="00886E7D"/>
    <w:rsid w:val="008E7E02"/>
    <w:rsid w:val="008F545E"/>
    <w:rsid w:val="008F6259"/>
    <w:rsid w:val="00906D4D"/>
    <w:rsid w:val="00917D60"/>
    <w:rsid w:val="00937D15"/>
    <w:rsid w:val="00953B02"/>
    <w:rsid w:val="00967F23"/>
    <w:rsid w:val="0098709A"/>
    <w:rsid w:val="00994956"/>
    <w:rsid w:val="009E32A8"/>
    <w:rsid w:val="00A02D9C"/>
    <w:rsid w:val="00A16A39"/>
    <w:rsid w:val="00A173A8"/>
    <w:rsid w:val="00A30161"/>
    <w:rsid w:val="00A622BC"/>
    <w:rsid w:val="00A63C6D"/>
    <w:rsid w:val="00AA4A41"/>
    <w:rsid w:val="00AC50F6"/>
    <w:rsid w:val="00AC5FBD"/>
    <w:rsid w:val="00AE5BFE"/>
    <w:rsid w:val="00B205FA"/>
    <w:rsid w:val="00B768E0"/>
    <w:rsid w:val="00BB2B7A"/>
    <w:rsid w:val="00BB408C"/>
    <w:rsid w:val="00BC23F1"/>
    <w:rsid w:val="00BD14D0"/>
    <w:rsid w:val="00C01B05"/>
    <w:rsid w:val="00C058C4"/>
    <w:rsid w:val="00C12944"/>
    <w:rsid w:val="00C45623"/>
    <w:rsid w:val="00C70ECB"/>
    <w:rsid w:val="00C76619"/>
    <w:rsid w:val="00CA55B1"/>
    <w:rsid w:val="00CC5803"/>
    <w:rsid w:val="00D3757D"/>
    <w:rsid w:val="00DA1EEE"/>
    <w:rsid w:val="00DC00F3"/>
    <w:rsid w:val="00DC15DA"/>
    <w:rsid w:val="00DC4565"/>
    <w:rsid w:val="00E04EB4"/>
    <w:rsid w:val="00E77A27"/>
    <w:rsid w:val="00E857DC"/>
    <w:rsid w:val="00E85CD0"/>
    <w:rsid w:val="00E9684D"/>
    <w:rsid w:val="00EC18C1"/>
    <w:rsid w:val="00EE7957"/>
    <w:rsid w:val="00EF0196"/>
    <w:rsid w:val="00F57EC1"/>
    <w:rsid w:val="00F6266F"/>
    <w:rsid w:val="00F654D0"/>
    <w:rsid w:val="00F77B92"/>
    <w:rsid w:val="00F84320"/>
    <w:rsid w:val="00FC62EF"/>
    <w:rsid w:val="00FE6BD3"/>
    <w:rsid w:val="00FE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DAA684"/>
  <w15:docId w15:val="{3BF0D370-1D40-654A-8807-F9E89B88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3F526C"/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0C6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0C65"/>
  </w:style>
  <w:style w:type="paragraph" w:styleId="Footer">
    <w:name w:val="footer"/>
    <w:basedOn w:val="Normal"/>
    <w:link w:val="FooterChar"/>
    <w:uiPriority w:val="99"/>
    <w:unhideWhenUsed/>
    <w:rsid w:val="00250C6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250C65"/>
  </w:style>
  <w:style w:type="paragraph" w:styleId="NoSpacing">
    <w:name w:val="No Spacing"/>
    <w:uiPriority w:val="1"/>
    <w:qFormat/>
    <w:rsid w:val="00917D60"/>
  </w:style>
  <w:style w:type="paragraph" w:customStyle="1" w:styleId="Style1">
    <w:name w:val="Style1"/>
    <w:basedOn w:val="Normal"/>
    <w:qFormat/>
    <w:rsid w:val="00EC18C1"/>
    <w:rPr>
      <w:rFonts w:ascii="Arial" w:eastAsiaTheme="minorHAnsi" w:hAnsi="Arial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20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20E"/>
    <w:rPr>
      <w:rFonts w:ascii="Lucida Grande" w:eastAsia="Cambria" w:hAnsi="Lucida Grande" w:cs="Lucida Grande"/>
      <w:color w:val="000000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4120E"/>
  </w:style>
  <w:style w:type="table" w:styleId="TableGrid">
    <w:name w:val="Table Grid"/>
    <w:basedOn w:val="TableNormal"/>
    <w:uiPriority w:val="39"/>
    <w:rsid w:val="00243ED2"/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0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llie.babin/Library/Group%20Containers/UBF8T346G9.Office/User%20Content.localized/Templates.localized/gmmb_Creative_Header_2021.dotx" TargetMode="External"/></Relationships>
</file>

<file path=word/theme/theme1.xml><?xml version="1.0" encoding="utf-8"?>
<a:theme xmlns:a="http://schemas.openxmlformats.org/drawingml/2006/main" name="Office Theme">
  <a:themeElements>
    <a:clrScheme name="GMMB 1">
      <a:dk1>
        <a:srgbClr val="494847"/>
      </a:dk1>
      <a:lt1>
        <a:srgbClr val="FFFFFF"/>
      </a:lt1>
      <a:dk2>
        <a:srgbClr val="232022"/>
      </a:dk2>
      <a:lt2>
        <a:srgbClr val="B1B2B2"/>
      </a:lt2>
      <a:accent1>
        <a:srgbClr val="F8981D"/>
      </a:accent1>
      <a:accent2>
        <a:srgbClr val="707373"/>
      </a:accent2>
      <a:accent3>
        <a:srgbClr val="00A2D5"/>
      </a:accent3>
      <a:accent4>
        <a:srgbClr val="814996"/>
      </a:accent4>
      <a:accent5>
        <a:srgbClr val="B6BC44"/>
      </a:accent5>
      <a:accent6>
        <a:srgbClr val="CA4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gmmb_Creative_Header_2021.dotx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gmmb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Stefana Hendronetto (GMMB)</cp:lastModifiedBy>
  <cp:revision>3</cp:revision>
  <cp:lastPrinted>2016-06-30T14:38:00Z</cp:lastPrinted>
  <dcterms:created xsi:type="dcterms:W3CDTF">2023-05-08T16:32:00Z</dcterms:created>
  <dcterms:modified xsi:type="dcterms:W3CDTF">2023-05-08T17:29:00Z</dcterms:modified>
</cp:coreProperties>
</file>